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22D24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NAPETTE</w:t>
      </w:r>
      <w:r>
        <w:rPr>
          <w:rFonts w:ascii="Times New Roman" w:hAnsi="Times New Roman" w:cs="Times New Roman"/>
        </w:rPr>
        <w:t xml:space="preserve">     (fl.1483)</w:t>
      </w:r>
    </w:p>
    <w:p w14:paraId="622A98D1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Chapman.</w:t>
      </w:r>
    </w:p>
    <w:p w14:paraId="1735627E" w14:textId="77777777" w:rsidR="00845995" w:rsidRDefault="00845995" w:rsidP="00845995">
      <w:pPr>
        <w:rPr>
          <w:rFonts w:ascii="Times New Roman" w:hAnsi="Times New Roman" w:cs="Times New Roman"/>
        </w:rPr>
      </w:pPr>
    </w:p>
    <w:p w14:paraId="76104A12" w14:textId="77777777" w:rsidR="00845995" w:rsidRDefault="00845995" w:rsidP="00845995">
      <w:pPr>
        <w:rPr>
          <w:rFonts w:ascii="Times New Roman" w:hAnsi="Times New Roman" w:cs="Times New Roman"/>
        </w:rPr>
      </w:pPr>
    </w:p>
    <w:p w14:paraId="69F68D9F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William Cleveland, clerk(q.v.), brought a plaint of debt against him,</w:t>
      </w:r>
    </w:p>
    <w:p w14:paraId="32A3FAFB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Patrick Hall of York, weaver(q.v.), John </w:t>
      </w:r>
      <w:proofErr w:type="spellStart"/>
      <w:r>
        <w:rPr>
          <w:rFonts w:ascii="Times New Roman" w:hAnsi="Times New Roman" w:cs="Times New Roman"/>
        </w:rPr>
        <w:t>Andreson</w:t>
      </w:r>
      <w:proofErr w:type="spellEnd"/>
      <w:r>
        <w:rPr>
          <w:rFonts w:ascii="Times New Roman" w:hAnsi="Times New Roman" w:cs="Times New Roman"/>
        </w:rPr>
        <w:t xml:space="preserve"> of York, miller(q.v.),</w:t>
      </w:r>
    </w:p>
    <w:p w14:paraId="57E05070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Fryston</w:t>
      </w:r>
      <w:proofErr w:type="spellEnd"/>
      <w:r>
        <w:rPr>
          <w:rFonts w:ascii="Times New Roman" w:hAnsi="Times New Roman" w:cs="Times New Roman"/>
        </w:rPr>
        <w:t xml:space="preserve"> of York, weaver(q.v.).</w:t>
      </w:r>
    </w:p>
    <w:p w14:paraId="537AD00C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98C43C3" w14:textId="77777777" w:rsidR="00845995" w:rsidRDefault="00845995" w:rsidP="00845995">
      <w:pPr>
        <w:rPr>
          <w:rFonts w:ascii="Times New Roman" w:hAnsi="Times New Roman" w:cs="Times New Roman"/>
        </w:rPr>
      </w:pPr>
    </w:p>
    <w:p w14:paraId="05105CCC" w14:textId="77777777" w:rsidR="00845995" w:rsidRDefault="00845995" w:rsidP="00845995">
      <w:pPr>
        <w:rPr>
          <w:rFonts w:ascii="Times New Roman" w:hAnsi="Times New Roman" w:cs="Times New Roman"/>
        </w:rPr>
      </w:pPr>
    </w:p>
    <w:p w14:paraId="5FC4A020" w14:textId="77777777" w:rsidR="00845995" w:rsidRDefault="00845995" w:rsidP="00845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July 2019</w:t>
      </w:r>
    </w:p>
    <w:p w14:paraId="71E80B8A" w14:textId="77777777" w:rsidR="006B2F86" w:rsidRPr="00E71FC3" w:rsidRDefault="008459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CFD21" w14:textId="77777777" w:rsidR="00845995" w:rsidRDefault="00845995" w:rsidP="00E71FC3">
      <w:r>
        <w:separator/>
      </w:r>
    </w:p>
  </w:endnote>
  <w:endnote w:type="continuationSeparator" w:id="0">
    <w:p w14:paraId="3DDF6658" w14:textId="77777777" w:rsidR="00845995" w:rsidRDefault="008459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4FC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FA8B0" w14:textId="77777777" w:rsidR="00845995" w:rsidRDefault="00845995" w:rsidP="00E71FC3">
      <w:r>
        <w:separator/>
      </w:r>
    </w:p>
  </w:footnote>
  <w:footnote w:type="continuationSeparator" w:id="0">
    <w:p w14:paraId="1F3B5E20" w14:textId="77777777" w:rsidR="00845995" w:rsidRDefault="008459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95"/>
    <w:rsid w:val="001A7C09"/>
    <w:rsid w:val="00577BD5"/>
    <w:rsid w:val="00656CBA"/>
    <w:rsid w:val="006A1F77"/>
    <w:rsid w:val="00733BE7"/>
    <w:rsid w:val="0084599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CD372"/>
  <w15:chartTrackingRefBased/>
  <w15:docId w15:val="{6326EAC7-E87C-436D-ACF1-591A315A8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9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2019-07-23T20:29:00Z</dcterms:created>
  <dcterms:modified xsi:type="dcterms:W3CDTF">2019-07-23T20:29:00Z</dcterms:modified>
</cp:coreProperties>
</file>